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E76CBE" w:rsidRPr="00E76CBE">
        <w:rPr>
          <w:b/>
          <w:noProof/>
          <w:sz w:val="24"/>
        </w:rPr>
        <w:t>200</w:t>
      </w:r>
      <w:r w:rsidR="001161C3">
        <w:rPr>
          <w:b/>
          <w:noProof/>
          <w:sz w:val="24"/>
        </w:rPr>
        <w:t>190</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33A5" w:rsidP="00547111">
            <w:pPr>
              <w:pStyle w:val="CRCoverPage"/>
              <w:spacing w:after="0"/>
              <w:rPr>
                <w:noProof/>
              </w:rPr>
            </w:pPr>
            <w:r w:rsidRPr="005633A5">
              <w:rPr>
                <w:b/>
                <w:noProof/>
                <w:sz w:val="28"/>
              </w:rPr>
              <w:t>1817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61C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0A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40A6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0EA">
            <w:pPr>
              <w:pStyle w:val="CRCoverPage"/>
              <w:spacing w:after="0"/>
              <w:ind w:left="100"/>
              <w:rPr>
                <w:noProof/>
              </w:rPr>
            </w:pPr>
            <w:r w:rsidRPr="000640EA">
              <w:t>Correction on N26 interface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47C65">
              <w:rPr>
                <w:noProof/>
              </w:rPr>
              <w:t xml:space="preserve">, </w:t>
            </w:r>
            <w:r w:rsidR="00047C65">
              <w:rPr>
                <w:noProof/>
              </w:rPr>
              <w:t>Sam</w:t>
            </w:r>
            <w:bookmarkStart w:id="1" w:name="_GoBack"/>
            <w:bookmarkEnd w:id="1"/>
            <w:r w:rsidR="00047C65">
              <w:rPr>
                <w:noProof/>
              </w:rPr>
              <w:t>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7B44" w:rsidTr="00547111">
        <w:tc>
          <w:tcPr>
            <w:tcW w:w="2694" w:type="dxa"/>
            <w:gridSpan w:val="2"/>
            <w:tcBorders>
              <w:top w:val="single" w:sz="4" w:space="0" w:color="auto"/>
              <w:left w:val="single" w:sz="4" w:space="0" w:color="auto"/>
            </w:tcBorders>
          </w:tcPr>
          <w:p w:rsidR="00E37B44" w:rsidRDefault="00E37B44" w:rsidP="00E37B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B44" w:rsidRDefault="00E37B44" w:rsidP="00E37B44">
            <w:pPr>
              <w:pStyle w:val="CRCoverPage"/>
              <w:spacing w:after="0"/>
              <w:ind w:left="100"/>
              <w:rPr>
                <w:noProof/>
                <w:lang w:eastAsia="zh-CN"/>
              </w:rPr>
            </w:pPr>
            <w:r>
              <w:rPr>
                <w:noProof/>
                <w:lang w:eastAsia="zh-CN"/>
              </w:rPr>
              <w:t xml:space="preserve">Basedon the </w:t>
            </w:r>
            <w:r w:rsidRPr="00CC0C94">
              <w:t>IWK N26</w:t>
            </w:r>
            <w:r>
              <w:t xml:space="preserve"> </w:t>
            </w:r>
            <w:r>
              <w:rPr>
                <w:noProof/>
                <w:lang w:eastAsia="zh-CN"/>
              </w:rPr>
              <w:t xml:space="preserve">bit name given in the </w:t>
            </w:r>
            <w:r w:rsidR="00EF4DC8" w:rsidRPr="00660287">
              <w:t>5GS network feature support</w:t>
            </w:r>
            <w:r>
              <w:t xml:space="preserve"> IE coding, it should use “</w:t>
            </w:r>
            <w:r>
              <w:rPr>
                <w:noProof/>
                <w:lang w:eastAsia="zh-CN"/>
              </w:rPr>
              <w:t xml:space="preserve">N26 </w:t>
            </w:r>
            <w:r w:rsidRPr="00E72044">
              <w:rPr>
                <w:noProof/>
                <w:highlight w:val="yellow"/>
                <w:lang w:eastAsia="zh-CN"/>
              </w:rPr>
              <w:t>interface</w:t>
            </w:r>
            <w:r>
              <w:rPr>
                <w:noProof/>
                <w:lang w:eastAsia="zh-CN"/>
              </w:rPr>
              <w:t xml:space="preserve"> (not) supported</w:t>
            </w:r>
            <w:r>
              <w:t>”, not “</w:t>
            </w:r>
            <w:r>
              <w:rPr>
                <w:noProof/>
                <w:lang w:eastAsia="zh-CN"/>
              </w:rPr>
              <w:t>N26 (not) supported</w:t>
            </w:r>
            <w:r>
              <w:t>”</w:t>
            </w:r>
          </w:p>
          <w:p w:rsidR="00E37B44" w:rsidRDefault="00E37B44" w:rsidP="00E37B44">
            <w:pPr>
              <w:pStyle w:val="CRCoverPage"/>
              <w:spacing w:after="0"/>
              <w:ind w:left="100"/>
              <w:rPr>
                <w:noProof/>
              </w:rPr>
            </w:pPr>
          </w:p>
          <w:p w:rsidR="00E37B44" w:rsidRPr="00EC33DD" w:rsidRDefault="00E37B44" w:rsidP="00E37B44">
            <w:pPr>
              <w:pStyle w:val="CRCoverPage"/>
              <w:spacing w:after="0"/>
              <w:ind w:left="100"/>
              <w:rPr>
                <w:rFonts w:ascii="Times New Roman" w:hAnsi="Times New Roman"/>
                <w:i/>
                <w:noProof/>
                <w:lang w:eastAsia="zh-CN"/>
              </w:rPr>
            </w:pPr>
            <w:r>
              <w:rPr>
                <w:noProof/>
                <w:lang w:eastAsia="zh-CN"/>
              </w:rPr>
              <w:t>“</w:t>
            </w:r>
            <w:r w:rsidRPr="00EC33DD">
              <w:rPr>
                <w:rFonts w:ascii="Times New Roman" w:hAnsi="Times New Roman"/>
                <w:i/>
                <w:noProof/>
                <w:lang w:eastAsia="zh-CN"/>
              </w:rPr>
              <w:t>Interworking without N26 interf</w:t>
            </w:r>
            <w:r w:rsidR="007B21C1">
              <w:rPr>
                <w:rFonts w:ascii="Times New Roman" w:hAnsi="Times New Roman"/>
                <w:i/>
                <w:noProof/>
                <w:lang w:eastAsia="zh-CN"/>
              </w:rPr>
              <w:t>ace indicator (IWK N26) (octet 3</w:t>
            </w:r>
            <w:r w:rsidRPr="00EC33DD">
              <w:rPr>
                <w:rFonts w:ascii="Times New Roman" w:hAnsi="Times New Roman"/>
                <w:i/>
                <w:noProof/>
                <w:lang w:eastAsia="zh-CN"/>
              </w:rPr>
              <w:t>, bit 7)</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This bit indicates whether interworking without N26 interface is supported.</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Bit</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7</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 xml:space="preserve">Interworking without N26 </w:t>
            </w:r>
            <w:r w:rsidRPr="00EC33DD">
              <w:rPr>
                <w:rFonts w:ascii="Times New Roman" w:hAnsi="Times New Roman"/>
                <w:i/>
                <w:noProof/>
                <w:highlight w:val="yellow"/>
                <w:lang w:eastAsia="zh-CN"/>
              </w:rPr>
              <w:t>interface</w:t>
            </w:r>
            <w:r w:rsidRPr="00EC33DD">
              <w:rPr>
                <w:rFonts w:ascii="Times New Roman" w:hAnsi="Times New Roman"/>
                <w:i/>
                <w:noProof/>
                <w:lang w:eastAsia="zh-CN"/>
              </w:rPr>
              <w:t xml:space="preserve"> not supported</w:t>
            </w:r>
          </w:p>
          <w:p w:rsidR="00E37B44" w:rsidRPr="00EC33DD" w:rsidRDefault="00E37B44" w:rsidP="00E37B44">
            <w:pPr>
              <w:pStyle w:val="CRCoverPage"/>
              <w:spacing w:after="0"/>
              <w:ind w:left="100"/>
              <w:rPr>
                <w:rFonts w:ascii="Times New Roman" w:hAnsi="Times New Roman"/>
                <w:i/>
                <w:noProof/>
                <w:lang w:eastAsia="zh-CN"/>
              </w:rPr>
            </w:pPr>
            <w:r w:rsidRPr="00EC33DD">
              <w:rPr>
                <w:rFonts w:ascii="Times New Roman" w:hAnsi="Times New Roman"/>
                <w:i/>
                <w:noProof/>
                <w:lang w:eastAsia="zh-CN"/>
              </w:rPr>
              <w:t xml:space="preserve">Interworking without N26 </w:t>
            </w:r>
            <w:r w:rsidRPr="00EC33DD">
              <w:rPr>
                <w:rFonts w:ascii="Times New Roman" w:hAnsi="Times New Roman"/>
                <w:i/>
                <w:noProof/>
                <w:highlight w:val="yellow"/>
                <w:lang w:eastAsia="zh-CN"/>
              </w:rPr>
              <w:t>interface</w:t>
            </w:r>
            <w:r w:rsidRPr="00EC33DD">
              <w:rPr>
                <w:rFonts w:ascii="Times New Roman" w:hAnsi="Times New Roman"/>
                <w:i/>
                <w:noProof/>
                <w:lang w:eastAsia="zh-CN"/>
              </w:rPr>
              <w:t xml:space="preserve"> supported”</w:t>
            </w:r>
          </w:p>
          <w:p w:rsidR="00E37B44" w:rsidRDefault="00E37B44" w:rsidP="00E37B44">
            <w:pPr>
              <w:pStyle w:val="CRCoverPage"/>
              <w:spacing w:after="0"/>
              <w:ind w:left="100"/>
              <w:rPr>
                <w:noProof/>
                <w:lang w:eastAsia="zh-CN"/>
              </w:rPr>
            </w:pPr>
          </w:p>
        </w:tc>
      </w:tr>
      <w:tr w:rsidR="00E37B44" w:rsidTr="00547111">
        <w:tc>
          <w:tcPr>
            <w:tcW w:w="2694" w:type="dxa"/>
            <w:gridSpan w:val="2"/>
            <w:tcBorders>
              <w:left w:val="single" w:sz="4" w:space="0" w:color="auto"/>
            </w:tcBorders>
          </w:tcPr>
          <w:p w:rsidR="00E37B44" w:rsidRDefault="00E37B44" w:rsidP="00E37B44">
            <w:pPr>
              <w:pStyle w:val="CRCoverPage"/>
              <w:spacing w:after="0"/>
              <w:rPr>
                <w:b/>
                <w:i/>
                <w:noProof/>
                <w:sz w:val="8"/>
                <w:szCs w:val="8"/>
              </w:rPr>
            </w:pPr>
          </w:p>
        </w:tc>
        <w:tc>
          <w:tcPr>
            <w:tcW w:w="6946" w:type="dxa"/>
            <w:gridSpan w:val="9"/>
            <w:tcBorders>
              <w:right w:val="single" w:sz="4" w:space="0" w:color="auto"/>
            </w:tcBorders>
          </w:tcPr>
          <w:p w:rsidR="00E37B44" w:rsidRDefault="00E37B44" w:rsidP="00E37B44">
            <w:pPr>
              <w:pStyle w:val="CRCoverPage"/>
              <w:spacing w:after="0"/>
              <w:rPr>
                <w:noProof/>
                <w:sz w:val="8"/>
                <w:szCs w:val="8"/>
              </w:rPr>
            </w:pPr>
          </w:p>
        </w:tc>
      </w:tr>
      <w:tr w:rsidR="00E37B44" w:rsidTr="00547111">
        <w:tc>
          <w:tcPr>
            <w:tcW w:w="2694" w:type="dxa"/>
            <w:gridSpan w:val="2"/>
            <w:tcBorders>
              <w:left w:val="single" w:sz="4" w:space="0" w:color="auto"/>
            </w:tcBorders>
          </w:tcPr>
          <w:p w:rsidR="00E37B44" w:rsidRDefault="00E37B44" w:rsidP="00E37B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7B44" w:rsidRDefault="00E37B44" w:rsidP="00E37B44">
            <w:pPr>
              <w:pStyle w:val="CRCoverPage"/>
              <w:spacing w:after="0"/>
              <w:ind w:left="100"/>
              <w:rPr>
                <w:noProof/>
                <w:lang w:eastAsia="zh-CN"/>
              </w:rPr>
            </w:pPr>
            <w:r>
              <w:rPr>
                <w:rFonts w:hint="eastAsia"/>
                <w:noProof/>
                <w:lang w:eastAsia="zh-CN"/>
              </w:rPr>
              <w:t>T</w:t>
            </w:r>
            <w:r>
              <w:rPr>
                <w:noProof/>
                <w:lang w:eastAsia="zh-CN"/>
              </w:rPr>
              <w:t xml:space="preserve">o correct the </w:t>
            </w:r>
            <w:r w:rsidRPr="00CC0C94">
              <w:t>IWK N26</w:t>
            </w:r>
            <w:r>
              <w:t xml:space="preserve"> </w:t>
            </w:r>
            <w:r>
              <w:rPr>
                <w:noProof/>
                <w:lang w:eastAsia="zh-CN"/>
              </w:rPr>
              <w:t xml:space="preserve">bit name used in the procedure text from </w:t>
            </w:r>
            <w:r>
              <w:t>“</w:t>
            </w:r>
            <w:r>
              <w:rPr>
                <w:noProof/>
                <w:lang w:eastAsia="zh-CN"/>
              </w:rPr>
              <w:t>N26 (not) supported</w:t>
            </w:r>
            <w:r>
              <w:t>” to “</w:t>
            </w:r>
            <w:r>
              <w:rPr>
                <w:noProof/>
                <w:lang w:eastAsia="zh-CN"/>
              </w:rPr>
              <w:t xml:space="preserve">N26 </w:t>
            </w:r>
            <w:r w:rsidRPr="00E72044">
              <w:rPr>
                <w:noProof/>
                <w:highlight w:val="yellow"/>
                <w:lang w:eastAsia="zh-CN"/>
              </w:rPr>
              <w:t>interface</w:t>
            </w:r>
            <w:r>
              <w:rPr>
                <w:noProof/>
                <w:lang w:eastAsia="zh-CN"/>
              </w:rPr>
              <w:t xml:space="preserve"> (not) supported</w:t>
            </w:r>
            <w:r>
              <w:t>”</w:t>
            </w:r>
          </w:p>
        </w:tc>
      </w:tr>
      <w:tr w:rsidR="00E37B44" w:rsidTr="00547111">
        <w:tc>
          <w:tcPr>
            <w:tcW w:w="2694" w:type="dxa"/>
            <w:gridSpan w:val="2"/>
            <w:tcBorders>
              <w:left w:val="single" w:sz="4" w:space="0" w:color="auto"/>
            </w:tcBorders>
          </w:tcPr>
          <w:p w:rsidR="00E37B44" w:rsidRDefault="00E37B44" w:rsidP="00E37B44">
            <w:pPr>
              <w:pStyle w:val="CRCoverPage"/>
              <w:spacing w:after="0"/>
              <w:rPr>
                <w:b/>
                <w:i/>
                <w:noProof/>
                <w:sz w:val="8"/>
                <w:szCs w:val="8"/>
              </w:rPr>
            </w:pPr>
          </w:p>
        </w:tc>
        <w:tc>
          <w:tcPr>
            <w:tcW w:w="6946" w:type="dxa"/>
            <w:gridSpan w:val="9"/>
            <w:tcBorders>
              <w:right w:val="single" w:sz="4" w:space="0" w:color="auto"/>
            </w:tcBorders>
          </w:tcPr>
          <w:p w:rsidR="00E37B44" w:rsidRDefault="00E37B44" w:rsidP="00E37B44">
            <w:pPr>
              <w:pStyle w:val="CRCoverPage"/>
              <w:spacing w:after="0"/>
              <w:rPr>
                <w:noProof/>
                <w:sz w:val="8"/>
                <w:szCs w:val="8"/>
              </w:rPr>
            </w:pPr>
          </w:p>
        </w:tc>
      </w:tr>
      <w:tr w:rsidR="00E37B44" w:rsidTr="00547111">
        <w:tc>
          <w:tcPr>
            <w:tcW w:w="2694" w:type="dxa"/>
            <w:gridSpan w:val="2"/>
            <w:tcBorders>
              <w:left w:val="single" w:sz="4" w:space="0" w:color="auto"/>
              <w:bottom w:val="single" w:sz="4" w:space="0" w:color="auto"/>
            </w:tcBorders>
          </w:tcPr>
          <w:p w:rsidR="00E37B44" w:rsidRDefault="00E37B44" w:rsidP="00E37B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7B44" w:rsidRDefault="00E37B44" w:rsidP="00E37B44">
            <w:pPr>
              <w:pStyle w:val="CRCoverPage"/>
              <w:spacing w:after="0"/>
              <w:ind w:left="100"/>
              <w:rPr>
                <w:noProof/>
                <w:lang w:eastAsia="zh-CN"/>
              </w:rPr>
            </w:pPr>
            <w:r>
              <w:rPr>
                <w:rFonts w:hint="eastAsia"/>
                <w:noProof/>
                <w:lang w:eastAsia="zh-CN"/>
              </w:rPr>
              <w:t>T</w:t>
            </w:r>
            <w:r>
              <w:rPr>
                <w:noProof/>
                <w:lang w:eastAsia="zh-CN"/>
              </w:rPr>
              <w:t>he IE bit name is wrong.</w:t>
            </w:r>
          </w:p>
        </w:tc>
      </w:tr>
      <w:tr w:rsidR="00E37B44" w:rsidTr="00547111">
        <w:tc>
          <w:tcPr>
            <w:tcW w:w="2694" w:type="dxa"/>
            <w:gridSpan w:val="2"/>
          </w:tcPr>
          <w:p w:rsidR="00E37B44" w:rsidRDefault="00E37B44" w:rsidP="00E37B44">
            <w:pPr>
              <w:pStyle w:val="CRCoverPage"/>
              <w:spacing w:after="0"/>
              <w:rPr>
                <w:b/>
                <w:i/>
                <w:noProof/>
                <w:sz w:val="8"/>
                <w:szCs w:val="8"/>
              </w:rPr>
            </w:pPr>
          </w:p>
        </w:tc>
        <w:tc>
          <w:tcPr>
            <w:tcW w:w="6946" w:type="dxa"/>
            <w:gridSpan w:val="9"/>
          </w:tcPr>
          <w:p w:rsidR="00E37B44" w:rsidRDefault="00E37B44" w:rsidP="00E37B44">
            <w:pPr>
              <w:pStyle w:val="CRCoverPage"/>
              <w:spacing w:after="0"/>
              <w:rPr>
                <w:noProof/>
                <w:sz w:val="8"/>
                <w:szCs w:val="8"/>
              </w:rPr>
            </w:pPr>
          </w:p>
        </w:tc>
      </w:tr>
      <w:tr w:rsidR="00E37B44" w:rsidTr="00547111">
        <w:tc>
          <w:tcPr>
            <w:tcW w:w="2694" w:type="dxa"/>
            <w:gridSpan w:val="2"/>
            <w:tcBorders>
              <w:top w:val="single" w:sz="4" w:space="0" w:color="auto"/>
              <w:left w:val="single" w:sz="4" w:space="0" w:color="auto"/>
            </w:tcBorders>
          </w:tcPr>
          <w:p w:rsidR="00E37B44" w:rsidRDefault="00E37B44" w:rsidP="00E37B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7B44" w:rsidRDefault="00E37B44" w:rsidP="00E37B44">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717F1" w:rsidRDefault="003717F1" w:rsidP="003717F1">
      <w:pPr>
        <w:pStyle w:val="5"/>
      </w:pPr>
      <w:bookmarkStart w:id="3" w:name="_Hlk531859748"/>
      <w:bookmarkStart w:id="4" w:name="_Toc20232685"/>
      <w:bookmarkStart w:id="5" w:name="_Toc27746787"/>
      <w:r>
        <w:t>5.5.1.3.4</w:t>
      </w:r>
      <w:r>
        <w:tab/>
        <w:t>Mobil</w:t>
      </w:r>
      <w:bookmarkEnd w:id="3"/>
      <w:r>
        <w:t xml:space="preserve">ity and periodic registration update </w:t>
      </w:r>
      <w:r w:rsidRPr="003168A2">
        <w:t>accepted by the network</w:t>
      </w:r>
      <w:bookmarkEnd w:id="4"/>
      <w:bookmarkEnd w:id="5"/>
    </w:p>
    <w:p w:rsidR="003717F1" w:rsidRDefault="003717F1" w:rsidP="003717F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717F1" w:rsidRDefault="003717F1" w:rsidP="003717F1">
      <w:r>
        <w:t>If timer T3513 is running in the AMF, the AMF shall stop timer T3513 if a paging request was sent with the access type indicating non-3GPP and the REGISTRATION REQUEST message includes the Allowed PDU session status IE.</w:t>
      </w:r>
    </w:p>
    <w:p w:rsidR="003717F1" w:rsidRDefault="003717F1" w:rsidP="003717F1">
      <w:r>
        <w:t>If timer T3565 is running in the AMF, the AMF shall stop timer T3565 when a REGISTRATION REQUEST message is received.</w:t>
      </w:r>
    </w:p>
    <w:p w:rsidR="003717F1" w:rsidRPr="00CC0C94" w:rsidRDefault="003717F1" w:rsidP="003717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17F1" w:rsidRPr="00CC0C94" w:rsidRDefault="003717F1" w:rsidP="003717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17F1" w:rsidRDefault="003717F1" w:rsidP="003717F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717F1" w:rsidRPr="008D17FF" w:rsidRDefault="003717F1" w:rsidP="003717F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717F1" w:rsidRDefault="003717F1" w:rsidP="003717F1">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3717F1" w:rsidRDefault="003717F1" w:rsidP="003717F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3717F1" w:rsidRDefault="003717F1" w:rsidP="003717F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717F1" w:rsidRDefault="003717F1" w:rsidP="003717F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717F1" w:rsidRDefault="003717F1" w:rsidP="003717F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717F1" w:rsidRPr="00A01A68" w:rsidRDefault="003717F1" w:rsidP="003717F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717F1" w:rsidRDefault="003717F1" w:rsidP="003717F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3717F1" w:rsidRDefault="003717F1" w:rsidP="003717F1">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3717F1" w:rsidRDefault="003717F1" w:rsidP="003717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717F1" w:rsidRDefault="003717F1" w:rsidP="003717F1">
      <w:r>
        <w:t>The AMF shall include an active time value in the T3324 IE in the REGISTRATION ACCEPT message if the UE requested an active time value in the REGISTRATION REQUEST message and the AMF accepts the use of MICO mode and the use of active time.</w:t>
      </w:r>
    </w:p>
    <w:p w:rsidR="003717F1" w:rsidRPr="003C2D26" w:rsidRDefault="003717F1" w:rsidP="003717F1">
      <w:r w:rsidRPr="003C2D26">
        <w:t>If the UE does not include MICO indication IE in the REGISTRATION REQUEST message, then the AMF shall disable MICO mode if it was already enabled.</w:t>
      </w:r>
    </w:p>
    <w:p w:rsidR="003717F1" w:rsidRDefault="003717F1" w:rsidP="003717F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717F1" w:rsidRDefault="003717F1" w:rsidP="003717F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717F1" w:rsidRPr="00CC0C94" w:rsidRDefault="003717F1" w:rsidP="003717F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717F1" w:rsidRDefault="003717F1" w:rsidP="003717F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717F1" w:rsidRPr="00CC0C94" w:rsidRDefault="003717F1" w:rsidP="003717F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3717F1" w:rsidRPr="00CC0C94" w:rsidRDefault="003717F1" w:rsidP="003717F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 w:name="OLE_LINK17"/>
      <w:r>
        <w:t>5G NAS</w:t>
      </w:r>
      <w:bookmarkEnd w:id="6"/>
      <w:r w:rsidRPr="00CC0C94">
        <w:t xml:space="preserve"> security context;</w:t>
      </w:r>
    </w:p>
    <w:p w:rsidR="003717F1" w:rsidRPr="00CC0C94" w:rsidRDefault="003717F1" w:rsidP="003717F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3717F1" w:rsidRPr="00CC0C94" w:rsidRDefault="003717F1" w:rsidP="003717F1">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3717F1" w:rsidRPr="00CC0C94" w:rsidRDefault="003717F1" w:rsidP="003717F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3717F1" w:rsidRDefault="003717F1" w:rsidP="003717F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3717F1" w:rsidRPr="004A5232" w:rsidRDefault="003717F1" w:rsidP="003717F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717F1" w:rsidRPr="004A5232" w:rsidRDefault="003717F1" w:rsidP="003717F1">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717F1" w:rsidRPr="004A5232" w:rsidRDefault="003717F1" w:rsidP="003717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17F1" w:rsidRPr="00E062DB" w:rsidRDefault="003717F1" w:rsidP="003717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717F1" w:rsidRPr="00E062DB" w:rsidRDefault="003717F1" w:rsidP="003717F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3717F1" w:rsidRPr="004A5232" w:rsidRDefault="003717F1" w:rsidP="003717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717F1" w:rsidRPr="00470E32" w:rsidRDefault="003717F1" w:rsidP="003717F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17F1" w:rsidRPr="007B0AEB" w:rsidRDefault="003717F1" w:rsidP="003717F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17F1" w:rsidRPr="00470E32" w:rsidRDefault="003717F1" w:rsidP="003717F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717F1" w:rsidRPr="00470E32" w:rsidRDefault="003717F1" w:rsidP="003717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17F1" w:rsidRDefault="003717F1" w:rsidP="003717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17F1" w:rsidRDefault="003717F1" w:rsidP="003717F1">
      <w:pPr>
        <w:pStyle w:val="B1"/>
      </w:pPr>
      <w:r w:rsidRPr="001344AD">
        <w:t>a)</w:t>
      </w:r>
      <w:r>
        <w:tab/>
      </w:r>
      <w:proofErr w:type="gramStart"/>
      <w:r>
        <w:t>stop</w:t>
      </w:r>
      <w:proofErr w:type="gramEnd"/>
      <w:r>
        <w:t xml:space="preserve"> timer T3448 if it is running; and</w:t>
      </w:r>
    </w:p>
    <w:p w:rsidR="003717F1" w:rsidRPr="00CC0C94" w:rsidRDefault="003717F1" w:rsidP="003717F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3717F1" w:rsidRPr="00CC0C94" w:rsidRDefault="003717F1" w:rsidP="003717F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17F1" w:rsidRPr="00470E32" w:rsidRDefault="003717F1" w:rsidP="003717F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717F1" w:rsidRPr="00470E32" w:rsidRDefault="003717F1" w:rsidP="003717F1">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717F1" w:rsidRDefault="003717F1" w:rsidP="003717F1">
      <w:r w:rsidRPr="00A16F0D">
        <w:t>If the 5GS update type IE was included in the REGISTRATION REQUEST message with the SMS requested bit set to "SMS over NAS supported" and:</w:t>
      </w:r>
    </w:p>
    <w:p w:rsidR="003717F1" w:rsidRDefault="003717F1" w:rsidP="003717F1">
      <w:pPr>
        <w:pStyle w:val="B1"/>
      </w:pPr>
      <w:r>
        <w:t>a)</w:t>
      </w:r>
      <w:r>
        <w:tab/>
      </w:r>
      <w:proofErr w:type="gramStart"/>
      <w:r>
        <w:t>the</w:t>
      </w:r>
      <w:proofErr w:type="gramEnd"/>
      <w:r>
        <w:t xml:space="preserve"> SMSF address is stored in the UE 5GMM context and:</w:t>
      </w:r>
    </w:p>
    <w:p w:rsidR="003717F1" w:rsidRDefault="003717F1" w:rsidP="003717F1">
      <w:pPr>
        <w:pStyle w:val="B2"/>
      </w:pPr>
      <w:r>
        <w:t>1)</w:t>
      </w:r>
      <w:r>
        <w:tab/>
      </w:r>
      <w:proofErr w:type="gramStart"/>
      <w:r>
        <w:t>the</w:t>
      </w:r>
      <w:proofErr w:type="gramEnd"/>
      <w:r>
        <w:t xml:space="preserve"> UE is considered available for SMS over NAS; or</w:t>
      </w:r>
    </w:p>
    <w:p w:rsidR="003717F1" w:rsidRDefault="003717F1" w:rsidP="003717F1">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3717F1" w:rsidRDefault="003717F1" w:rsidP="003717F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3717F1" w:rsidRDefault="003717F1" w:rsidP="003717F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717F1" w:rsidRDefault="003717F1" w:rsidP="003717F1">
      <w:pPr>
        <w:pStyle w:val="B1"/>
      </w:pPr>
      <w:r>
        <w:t>a)</w:t>
      </w:r>
      <w:r>
        <w:tab/>
      </w:r>
      <w:proofErr w:type="gramStart"/>
      <w:r>
        <w:t>store</w:t>
      </w:r>
      <w:proofErr w:type="gramEnd"/>
      <w:r>
        <w:t xml:space="preserve"> the SMSF address in the UE 5GMM context if not stored already; and</w:t>
      </w:r>
    </w:p>
    <w:p w:rsidR="003717F1" w:rsidRDefault="003717F1" w:rsidP="003717F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717F1" w:rsidRDefault="003717F1" w:rsidP="003717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717F1" w:rsidRDefault="003717F1" w:rsidP="003717F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717F1" w:rsidRDefault="003717F1" w:rsidP="003717F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3717F1" w:rsidRDefault="003717F1" w:rsidP="003717F1">
      <w:pPr>
        <w:pStyle w:val="NO"/>
      </w:pPr>
      <w:r>
        <w:t>NOTE 4:</w:t>
      </w:r>
      <w:r>
        <w:tab/>
        <w:t>The AMF can notify the SMSF that the UE is deregistered from SMS over NAS based on local configuration.</w:t>
      </w:r>
    </w:p>
    <w:p w:rsidR="003717F1" w:rsidRDefault="003717F1" w:rsidP="003717F1">
      <w:pPr>
        <w:pStyle w:val="B1"/>
      </w:pPr>
      <w:r>
        <w:t>b)</w:t>
      </w:r>
      <w:r>
        <w:tab/>
      </w:r>
      <w:proofErr w:type="gramStart"/>
      <w:r>
        <w:t>set</w:t>
      </w:r>
      <w:proofErr w:type="gramEnd"/>
      <w:r>
        <w:t xml:space="preserve"> the SMS allowed bit of the 5GS registration result IE to "SMS over NAS not allowed" in the REGISTRATION ACCEPT message.</w:t>
      </w:r>
    </w:p>
    <w:p w:rsidR="003717F1" w:rsidRDefault="003717F1" w:rsidP="003717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17F1" w:rsidRPr="0014273D" w:rsidRDefault="003717F1" w:rsidP="003717F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717F1" w:rsidRDefault="003717F1" w:rsidP="003717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17F1" w:rsidRDefault="003717F1" w:rsidP="003717F1">
      <w:pPr>
        <w:pStyle w:val="B1"/>
      </w:pPr>
      <w:r>
        <w:t>a)</w:t>
      </w:r>
      <w:r>
        <w:tab/>
        <w:t>"3GPP access", the UE:</w:t>
      </w:r>
    </w:p>
    <w:p w:rsidR="003717F1" w:rsidRDefault="003717F1" w:rsidP="003717F1">
      <w:pPr>
        <w:pStyle w:val="B2"/>
      </w:pPr>
      <w:r>
        <w:t>-</w:t>
      </w:r>
      <w:r>
        <w:tab/>
        <w:t>shall consider itself as being registered to 3GPP access only; and</w:t>
      </w:r>
    </w:p>
    <w:p w:rsidR="003717F1" w:rsidRDefault="003717F1" w:rsidP="003717F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17F1" w:rsidRDefault="003717F1" w:rsidP="003717F1">
      <w:pPr>
        <w:pStyle w:val="B1"/>
      </w:pPr>
      <w:r>
        <w:t>b)</w:t>
      </w:r>
      <w:r>
        <w:tab/>
        <w:t>"N</w:t>
      </w:r>
      <w:r w:rsidRPr="00470D7A">
        <w:t>on-3GPP access</w:t>
      </w:r>
      <w:r>
        <w:t>", the UE:</w:t>
      </w:r>
    </w:p>
    <w:p w:rsidR="003717F1" w:rsidRDefault="003717F1" w:rsidP="003717F1">
      <w:pPr>
        <w:pStyle w:val="B2"/>
      </w:pPr>
      <w:r>
        <w:t>-</w:t>
      </w:r>
      <w:r>
        <w:tab/>
        <w:t>shall consider itself as being registered to n</w:t>
      </w:r>
      <w:r w:rsidRPr="00470D7A">
        <w:t>on-</w:t>
      </w:r>
      <w:r>
        <w:t>3GPP access only; and</w:t>
      </w:r>
    </w:p>
    <w:p w:rsidR="003717F1" w:rsidRDefault="003717F1" w:rsidP="003717F1">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17F1" w:rsidRPr="00E814A3" w:rsidRDefault="003717F1" w:rsidP="003717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717F1" w:rsidRDefault="003717F1" w:rsidP="003717F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3717F1" w:rsidRDefault="003717F1" w:rsidP="003717F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717F1" w:rsidRDefault="003717F1" w:rsidP="003717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3717F1" w:rsidRDefault="003717F1" w:rsidP="003717F1">
      <w:pPr>
        <w:rPr>
          <w:lang w:eastAsia="zh-CN"/>
        </w:rPr>
      </w:pPr>
      <w:r>
        <w:t>If the UE indicated the support for network slice-specific authentication and authorization, an</w:t>
      </w:r>
      <w:r>
        <w:rPr>
          <w:rFonts w:hint="eastAsia"/>
          <w:lang w:eastAsia="zh-CN"/>
        </w:rPr>
        <w:t>d</w:t>
      </w:r>
      <w:r>
        <w:rPr>
          <w:lang w:eastAsia="zh-CN"/>
        </w:rPr>
        <w:t>:</w:t>
      </w:r>
    </w:p>
    <w:p w:rsidR="003717F1" w:rsidRDefault="003717F1" w:rsidP="003717F1">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3717F1" w:rsidRDefault="003717F1" w:rsidP="003717F1">
      <w:pPr>
        <w:pStyle w:val="B2"/>
      </w:pPr>
      <w:r>
        <w:t>1)</w:t>
      </w:r>
      <w:r>
        <w:tab/>
      </w:r>
      <w:proofErr w:type="gramStart"/>
      <w:r>
        <w:t>which</w:t>
      </w:r>
      <w:proofErr w:type="gramEnd"/>
      <w:r>
        <w:t xml:space="preserve"> are </w:t>
      </w:r>
      <w:r w:rsidRPr="00B36F7E">
        <w:t>subject to network slice-specific authentication and authorization</w:t>
      </w:r>
      <w:r>
        <w:t>; and</w:t>
      </w:r>
    </w:p>
    <w:p w:rsidR="003717F1" w:rsidRDefault="003717F1" w:rsidP="003717F1">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3717F1" w:rsidRPr="00B36F7E" w:rsidRDefault="003717F1" w:rsidP="003717F1">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3717F1" w:rsidRPr="00B36F7E" w:rsidRDefault="003717F1" w:rsidP="003717F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717F1" w:rsidRPr="00B36F7E" w:rsidRDefault="003717F1" w:rsidP="003717F1">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3717F1" w:rsidRPr="00B36F7E" w:rsidRDefault="003717F1" w:rsidP="003717F1">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3717F1" w:rsidRPr="00B36F7E" w:rsidRDefault="003717F1" w:rsidP="003717F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17F1" w:rsidRPr="00B36F7E" w:rsidRDefault="003717F1" w:rsidP="003717F1">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717F1" w:rsidRPr="00B36F7E" w:rsidRDefault="003717F1" w:rsidP="003717F1">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3717F1" w:rsidRDefault="003717F1" w:rsidP="0037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17F1" w:rsidRDefault="003717F1" w:rsidP="0037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717F1" w:rsidRDefault="003717F1" w:rsidP="003717F1">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717F1" w:rsidRPr="00AE2BAC" w:rsidRDefault="003717F1" w:rsidP="003717F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3717F1" w:rsidRDefault="003717F1" w:rsidP="003717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717F1" w:rsidRPr="004F6D96" w:rsidRDefault="003717F1" w:rsidP="003717F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3717F1" w:rsidRPr="00946FC5" w:rsidRDefault="003717F1" w:rsidP="003717F1">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717F1" w:rsidRPr="0083064D" w:rsidRDefault="003717F1" w:rsidP="003717F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3717F1" w:rsidRDefault="003717F1" w:rsidP="003717F1">
      <w:r>
        <w:t xml:space="preserve">The AMF may include a new </w:t>
      </w:r>
      <w:r w:rsidRPr="00D738B9">
        <w:t xml:space="preserve">configured NSSAI </w:t>
      </w:r>
      <w:r>
        <w:t>for the current PLMN in the REGISTRATION ACCEPT message if:</w:t>
      </w:r>
    </w:p>
    <w:p w:rsidR="003717F1" w:rsidRDefault="003717F1" w:rsidP="003717F1">
      <w:pPr>
        <w:pStyle w:val="B1"/>
      </w:pPr>
      <w:r>
        <w:t>a)</w:t>
      </w:r>
      <w:r>
        <w:tab/>
      </w:r>
      <w:proofErr w:type="gramStart"/>
      <w:r>
        <w:t>the</w:t>
      </w:r>
      <w:proofErr w:type="gramEnd"/>
      <w:r>
        <w:t xml:space="preserve"> REGISTRATION REQUEST message did not include a </w:t>
      </w:r>
      <w:r w:rsidRPr="00707781">
        <w:t>requested NSSAI</w:t>
      </w:r>
      <w:r>
        <w:t>;</w:t>
      </w:r>
    </w:p>
    <w:p w:rsidR="003717F1" w:rsidRDefault="003717F1" w:rsidP="003717F1">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3717F1" w:rsidRDefault="003717F1" w:rsidP="003717F1">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3717F1" w:rsidRDefault="003717F1" w:rsidP="003717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3717F1" w:rsidRDefault="003717F1" w:rsidP="003717F1">
      <w:pPr>
        <w:pStyle w:val="B1"/>
      </w:pPr>
      <w:r>
        <w:t>e)</w:t>
      </w:r>
      <w:r>
        <w:tab/>
      </w:r>
      <w:proofErr w:type="gramStart"/>
      <w:r>
        <w:t>the</w:t>
      </w:r>
      <w:proofErr w:type="gramEnd"/>
      <w:r>
        <w:t xml:space="preserve"> REGISTRATION REQUEST message included the requested mapped NSSAI.</w:t>
      </w:r>
    </w:p>
    <w:p w:rsidR="003717F1" w:rsidRDefault="003717F1" w:rsidP="003717F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717F1" w:rsidRPr="00353AEE" w:rsidRDefault="003717F1" w:rsidP="003717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717F1" w:rsidRDefault="003717F1" w:rsidP="003717F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717F1" w:rsidRPr="000337C2" w:rsidRDefault="003717F1" w:rsidP="003717F1">
      <w:r w:rsidRPr="000337C2">
        <w:t xml:space="preserve">The UE receiving the </w:t>
      </w:r>
      <w:r>
        <w:t>pending</w:t>
      </w:r>
      <w:r w:rsidRPr="000337C2">
        <w:t xml:space="preserve"> NSSAI in the REGISTRATION ACCEPT message shall store the S-NSSAI.</w:t>
      </w:r>
    </w:p>
    <w:p w:rsidR="003717F1" w:rsidRDefault="003717F1" w:rsidP="003717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717F1" w:rsidRPr="003168A2" w:rsidRDefault="003717F1" w:rsidP="003717F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3717F1" w:rsidRDefault="003717F1" w:rsidP="003717F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proofErr w:type="gramStart"/>
      <w:r>
        <w:t>,</w:t>
      </w:r>
      <w:r w:rsidRPr="003168A2">
        <w:t>the</w:t>
      </w:r>
      <w:proofErr w:type="spellEnd"/>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3717F1" w:rsidRDefault="003717F1" w:rsidP="003717F1">
      <w:pPr>
        <w:pStyle w:val="B1"/>
      </w:pPr>
      <w:r w:rsidRPr="00AB5C0F">
        <w:t>"S</w:t>
      </w:r>
      <w:r>
        <w:rPr>
          <w:rFonts w:hint="eastAsia"/>
        </w:rPr>
        <w:t>-NSSAI</w:t>
      </w:r>
      <w:r w:rsidRPr="00AB5C0F">
        <w:t xml:space="preserve"> not available</w:t>
      </w:r>
      <w:r>
        <w:t xml:space="preserve"> in the current registration area</w:t>
      </w:r>
      <w:r w:rsidRPr="00AB5C0F">
        <w:t>"</w:t>
      </w:r>
    </w:p>
    <w:p w:rsidR="003717F1" w:rsidRDefault="003717F1" w:rsidP="003717F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3717F1" w:rsidRPr="002C41D6" w:rsidRDefault="003717F1" w:rsidP="003717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3717F1" w:rsidRDefault="003717F1" w:rsidP="003717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3717F1" w:rsidRPr="00B36F7E" w:rsidRDefault="003717F1" w:rsidP="003717F1">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3717F1" w:rsidRPr="00B36F7E" w:rsidRDefault="003717F1" w:rsidP="003717F1">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3717F1" w:rsidRPr="00B36F7E" w:rsidRDefault="003717F1" w:rsidP="003717F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17F1" w:rsidRPr="00B36F7E" w:rsidRDefault="003717F1" w:rsidP="003717F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17F1" w:rsidRDefault="003717F1" w:rsidP="003717F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3717F1" w:rsidRDefault="003717F1" w:rsidP="003717F1">
      <w:pPr>
        <w:pStyle w:val="B3"/>
        <w:rPr>
          <w:lang w:eastAsia="ko-KR"/>
        </w:rPr>
      </w:pPr>
      <w:r>
        <w:t>i</w:t>
      </w:r>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3717F1" w:rsidRPr="00B36F7E" w:rsidRDefault="003717F1" w:rsidP="003717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17F1" w:rsidRDefault="003717F1" w:rsidP="003717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3717F1" w:rsidRDefault="003717F1" w:rsidP="003717F1">
      <w:pPr>
        <w:pStyle w:val="B1"/>
      </w:pPr>
      <w:r>
        <w:t>a)</w:t>
      </w:r>
      <w:r>
        <w:tab/>
      </w:r>
      <w:proofErr w:type="gramStart"/>
      <w:r>
        <w:t>the</w:t>
      </w:r>
      <w:proofErr w:type="gramEnd"/>
      <w:r>
        <w:t xml:space="preserve"> UE is not in NB-N1 mode; and</w:t>
      </w:r>
    </w:p>
    <w:p w:rsidR="003717F1" w:rsidRDefault="003717F1" w:rsidP="003717F1">
      <w:pPr>
        <w:pStyle w:val="B1"/>
      </w:pPr>
      <w:r>
        <w:t>b)</w:t>
      </w:r>
      <w:r>
        <w:tab/>
      </w:r>
      <w:proofErr w:type="gramStart"/>
      <w:r>
        <w:t>if</w:t>
      </w:r>
      <w:proofErr w:type="gramEnd"/>
      <w:r>
        <w:t>:</w:t>
      </w:r>
    </w:p>
    <w:p w:rsidR="003717F1" w:rsidRDefault="003717F1" w:rsidP="003717F1">
      <w:pPr>
        <w:pStyle w:val="B2"/>
        <w:rPr>
          <w:lang w:eastAsia="zh-CN"/>
        </w:rPr>
      </w:pPr>
      <w:r>
        <w:t>1)</w:t>
      </w:r>
      <w:r>
        <w:tab/>
      </w:r>
      <w:proofErr w:type="gramStart"/>
      <w:r>
        <w:t>the</w:t>
      </w:r>
      <w:proofErr w:type="gramEnd"/>
      <w:r>
        <w:t xml:space="preserve"> UE did not include the requested NSSAI in the REGISTRATION REQUEST message;</w:t>
      </w:r>
    </w:p>
    <w:p w:rsidR="003717F1" w:rsidRDefault="003717F1" w:rsidP="003717F1">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717F1" w:rsidRDefault="003717F1" w:rsidP="003717F1">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3717F1" w:rsidRDefault="003717F1" w:rsidP="003717F1">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17F1" w:rsidRPr="00996903" w:rsidRDefault="003717F1" w:rsidP="003717F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3717F1" w:rsidRDefault="003717F1" w:rsidP="003717F1">
      <w:pPr>
        <w:pStyle w:val="B1"/>
        <w:rPr>
          <w:rFonts w:eastAsia="Malgun Gothic"/>
        </w:rPr>
      </w:pPr>
      <w:r>
        <w:t>a)</w:t>
      </w:r>
      <w:r>
        <w:tab/>
      </w:r>
      <w:r w:rsidRPr="003168A2">
        <w:t>"</w:t>
      </w:r>
      <w:r w:rsidRPr="005F7EB0">
        <w:t>periodic registration updating</w:t>
      </w:r>
      <w:r w:rsidRPr="003168A2">
        <w:t>"</w:t>
      </w:r>
      <w:r>
        <w:t>; or</w:t>
      </w:r>
    </w:p>
    <w:p w:rsidR="003717F1" w:rsidRDefault="003717F1" w:rsidP="003717F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3717F1" w:rsidRDefault="003717F1" w:rsidP="003717F1">
      <w:proofErr w:type="gramStart"/>
      <w:r>
        <w:t>the</w:t>
      </w:r>
      <w:proofErr w:type="gramEnd"/>
      <w:r>
        <w:t xml:space="preserve"> AMF may provide a new allowed NSSAI to the UE in the REGISTRATION ACCEPT message.</w:t>
      </w:r>
    </w:p>
    <w:p w:rsidR="003717F1" w:rsidRPr="00F41928" w:rsidRDefault="003717F1" w:rsidP="003717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3717F1" w:rsidRDefault="003717F1" w:rsidP="003717F1">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3717F1" w:rsidRPr="00CA4AA5" w:rsidRDefault="003717F1" w:rsidP="003717F1">
      <w:r w:rsidRPr="00CA4AA5">
        <w:t>With respect to each of the PDU session(s) active in the UE, if the allowed NSSAI contain</w:t>
      </w:r>
      <w:r>
        <w:t>s neither</w:t>
      </w:r>
      <w:r w:rsidRPr="00CA4AA5">
        <w:t>:</w:t>
      </w:r>
    </w:p>
    <w:p w:rsidR="003717F1" w:rsidRPr="00CA4AA5" w:rsidRDefault="003717F1" w:rsidP="003717F1">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3717F1" w:rsidRDefault="003717F1" w:rsidP="003717F1">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3717F1" w:rsidRDefault="003717F1" w:rsidP="003717F1">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3717F1" w:rsidRDefault="003717F1" w:rsidP="003717F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3717F1" w:rsidRPr="00175B72" w:rsidRDefault="003717F1" w:rsidP="003717F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3717F1" w:rsidRPr="0083064D" w:rsidRDefault="003717F1" w:rsidP="003717F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3717F1" w:rsidRDefault="003717F1" w:rsidP="003717F1">
      <w:pPr>
        <w:pStyle w:val="B1"/>
        <w:rPr>
          <w:rFonts w:eastAsia="Malgun Gothic"/>
        </w:rPr>
      </w:pPr>
      <w:r>
        <w:t>a)</w:t>
      </w:r>
      <w:r>
        <w:tab/>
      </w:r>
      <w:r w:rsidRPr="003168A2">
        <w:t>"</w:t>
      </w:r>
      <w:r w:rsidRPr="005F7EB0">
        <w:t>periodic registration updating</w:t>
      </w:r>
      <w:r w:rsidRPr="003168A2">
        <w:t>"</w:t>
      </w:r>
      <w:r>
        <w:t>; or</w:t>
      </w:r>
    </w:p>
    <w:p w:rsidR="003717F1" w:rsidRDefault="003717F1" w:rsidP="003717F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3717F1" w:rsidRPr="00175B72" w:rsidRDefault="003717F1" w:rsidP="003717F1">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3717F1" w:rsidRDefault="003717F1" w:rsidP="003717F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717F1" w:rsidRDefault="003717F1" w:rsidP="003717F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717F1" w:rsidRDefault="003717F1" w:rsidP="003717F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717F1" w:rsidRDefault="003717F1" w:rsidP="003717F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717F1" w:rsidRDefault="003717F1" w:rsidP="003717F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717F1" w:rsidRPr="002D5176" w:rsidRDefault="003717F1" w:rsidP="003717F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3717F1" w:rsidRPr="000C4AE8" w:rsidRDefault="003717F1" w:rsidP="003717F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717F1" w:rsidRDefault="003717F1" w:rsidP="003717F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717F1" w:rsidRDefault="003717F1" w:rsidP="003717F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717F1" w:rsidRPr="008837E1" w:rsidRDefault="003717F1" w:rsidP="003717F1">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717F1" w:rsidRDefault="003717F1" w:rsidP="003717F1">
      <w:r>
        <w:t>If the Allowed PDU session status IE is included in the REGISTRATION REQUEST message, the AMF shall:</w:t>
      </w:r>
    </w:p>
    <w:p w:rsidR="003717F1" w:rsidRDefault="003717F1" w:rsidP="003717F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717F1" w:rsidRDefault="003717F1" w:rsidP="003717F1">
      <w:pPr>
        <w:pStyle w:val="B1"/>
      </w:pPr>
      <w:r>
        <w:t>b)</w:t>
      </w:r>
      <w:r>
        <w:tab/>
      </w:r>
      <w:proofErr w:type="gramStart"/>
      <w:r>
        <w:rPr>
          <w:lang w:eastAsia="ko-KR"/>
        </w:rPr>
        <w:t>for</w:t>
      </w:r>
      <w:proofErr w:type="gramEnd"/>
      <w:r>
        <w:rPr>
          <w:lang w:eastAsia="ko-KR"/>
        </w:rPr>
        <w:t xml:space="preserve"> each SMF that has indicated pending downlink data only:</w:t>
      </w:r>
    </w:p>
    <w:p w:rsidR="003717F1" w:rsidRDefault="003717F1" w:rsidP="003717F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717F1" w:rsidRDefault="003717F1" w:rsidP="003717F1">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717F1" w:rsidRDefault="003717F1" w:rsidP="003717F1">
      <w:pPr>
        <w:pStyle w:val="B1"/>
      </w:pPr>
      <w:r>
        <w:t>c)</w:t>
      </w:r>
      <w:r>
        <w:tab/>
      </w:r>
      <w:proofErr w:type="gramStart"/>
      <w:r>
        <w:rPr>
          <w:lang w:eastAsia="ko-KR"/>
        </w:rPr>
        <w:t>for</w:t>
      </w:r>
      <w:proofErr w:type="gramEnd"/>
      <w:r>
        <w:rPr>
          <w:lang w:eastAsia="ko-KR"/>
        </w:rPr>
        <w:t xml:space="preserve"> each SMF that have indicated pending downlink signalling and data:</w:t>
      </w:r>
    </w:p>
    <w:p w:rsidR="003717F1" w:rsidRDefault="003717F1" w:rsidP="003717F1">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717F1" w:rsidRDefault="003717F1" w:rsidP="003717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717F1" w:rsidRDefault="003717F1" w:rsidP="003717F1">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3717F1" w:rsidRDefault="003717F1" w:rsidP="003717F1">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717F1" w:rsidRPr="007B4263" w:rsidRDefault="003717F1" w:rsidP="003717F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717F1" w:rsidRPr="00992884" w:rsidRDefault="003717F1" w:rsidP="003717F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717F1" w:rsidRDefault="003717F1" w:rsidP="003717F1">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717F1" w:rsidRDefault="003717F1" w:rsidP="003717F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717F1" w:rsidRDefault="003717F1" w:rsidP="003717F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717F1" w:rsidRDefault="003717F1" w:rsidP="003717F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717F1" w:rsidRDefault="003717F1" w:rsidP="003717F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717F1" w:rsidRDefault="003717F1" w:rsidP="003717F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717F1" w:rsidRPr="0073466E" w:rsidRDefault="003717F1" w:rsidP="003717F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717F1" w:rsidRDefault="003717F1" w:rsidP="003717F1">
      <w:r w:rsidRPr="003168A2">
        <w:t xml:space="preserve">If </w:t>
      </w:r>
      <w:r>
        <w:t>the AMF needs to initiate PDU session status synchronization the AMF shall include a PDU session status IE in the REGISTRATION ACCEPT message to indicate the UE which PDU sessions are active in the AMF.</w:t>
      </w:r>
    </w:p>
    <w:p w:rsidR="003717F1" w:rsidRDefault="003717F1" w:rsidP="003717F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717F1" w:rsidRPr="00AF2A45" w:rsidRDefault="003717F1" w:rsidP="003717F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717F1" w:rsidRDefault="003717F1" w:rsidP="003717F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717F1" w:rsidRDefault="003717F1" w:rsidP="003717F1">
      <w:r w:rsidRPr="003168A2">
        <w:lastRenderedPageBreak/>
        <w:t>If</w:t>
      </w:r>
      <w:r>
        <w:t>:</w:t>
      </w:r>
      <w:r w:rsidRPr="003168A2">
        <w:t xml:space="preserve"> </w:t>
      </w:r>
    </w:p>
    <w:p w:rsidR="003717F1" w:rsidRDefault="003717F1" w:rsidP="003717F1">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717F1" w:rsidRDefault="003717F1" w:rsidP="003717F1">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3717F1" w:rsidRDefault="003717F1" w:rsidP="003717F1">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3717F1" w:rsidRDefault="003717F1" w:rsidP="003717F1">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717F1" w:rsidRPr="002E411E" w:rsidRDefault="003717F1" w:rsidP="003717F1">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717F1" w:rsidRDefault="003717F1" w:rsidP="003717F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717F1" w:rsidRDefault="003717F1" w:rsidP="003717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717F1" w:rsidRDefault="003717F1" w:rsidP="003717F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ins w:id="7" w:author="Huawei-SL" w:date="2020-01-03T10:50:00Z">
        <w:r w:rsidR="004E1793">
          <w:rPr>
            <w:rFonts w:eastAsia="Malgun Gothic"/>
          </w:rPr>
          <w:t>interface</w:t>
        </w:r>
        <w:r w:rsidR="004E1793">
          <w:t xml:space="preserve"> </w:t>
        </w:r>
      </w:ins>
      <w:r>
        <w:t>not supported</w:t>
      </w:r>
      <w:r>
        <w:rPr>
          <w:rFonts w:eastAsia="Malgun Gothic"/>
        </w:rPr>
        <w:t xml:space="preserve">" if the AMF supports N26 </w:t>
      </w:r>
      <w:bookmarkStart w:id="8" w:name="OLE_LINK40"/>
      <w:r>
        <w:rPr>
          <w:rFonts w:eastAsia="Malgun Gothic"/>
        </w:rPr>
        <w:t>interface</w:t>
      </w:r>
      <w:bookmarkEnd w:id="8"/>
      <w:r>
        <w:rPr>
          <w:rFonts w:eastAsia="Malgun Gothic"/>
        </w:rPr>
        <w:t>; or</w:t>
      </w:r>
    </w:p>
    <w:p w:rsidR="003717F1" w:rsidRPr="00F701D3" w:rsidRDefault="003717F1" w:rsidP="003717F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ins w:id="9" w:author="Huawei-SL" w:date="2020-01-03T10:50:00Z">
        <w:r w:rsidR="004E1793">
          <w:rPr>
            <w:rFonts w:eastAsia="Malgun Gothic"/>
          </w:rPr>
          <w:t>interface</w:t>
        </w:r>
        <w:r w:rsidR="004E1793">
          <w:t xml:space="preserve"> </w:t>
        </w:r>
      </w:ins>
      <w:r>
        <w:t>supported</w:t>
      </w:r>
      <w:r>
        <w:rPr>
          <w:rFonts w:eastAsia="Malgun Gothic"/>
        </w:rPr>
        <w:t>" if the AMF does not support N26 interface</w:t>
      </w:r>
    </w:p>
    <w:p w:rsidR="003717F1" w:rsidRDefault="003717F1" w:rsidP="003717F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717F1" w:rsidRDefault="003717F1" w:rsidP="003717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717F1" w:rsidRDefault="003717F1" w:rsidP="003717F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17F1" w:rsidRDefault="003717F1" w:rsidP="003717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17F1" w:rsidRPr="00604BBA" w:rsidRDefault="003717F1" w:rsidP="003717F1">
      <w:pPr>
        <w:pStyle w:val="NO"/>
        <w:rPr>
          <w:rFonts w:eastAsia="Malgun Gothic"/>
        </w:rPr>
      </w:pPr>
      <w:r>
        <w:rPr>
          <w:rFonts w:eastAsia="Malgun Gothic"/>
        </w:rPr>
        <w:t>NOTE 6:</w:t>
      </w:r>
      <w:r>
        <w:rPr>
          <w:rFonts w:eastAsia="Malgun Gothic"/>
        </w:rPr>
        <w:tab/>
        <w:t>The registration mode used by the UE is implementation dependent.</w:t>
      </w:r>
    </w:p>
    <w:p w:rsidR="003717F1" w:rsidRDefault="003717F1" w:rsidP="003717F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17F1" w:rsidRDefault="003717F1" w:rsidP="003717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717F1" w:rsidRDefault="003717F1" w:rsidP="003717F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717F1" w:rsidRDefault="003717F1" w:rsidP="003717F1">
      <w:r>
        <w:t>The AMF shall set the EMF bit in the 5GS network feature support IE to:</w:t>
      </w:r>
    </w:p>
    <w:p w:rsidR="003717F1" w:rsidRDefault="003717F1" w:rsidP="003717F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3717F1" w:rsidRDefault="003717F1" w:rsidP="003717F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3717F1" w:rsidRDefault="003717F1" w:rsidP="003717F1">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3717F1" w:rsidRDefault="003717F1" w:rsidP="003717F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3717F1" w:rsidRDefault="003717F1" w:rsidP="003717F1">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3717F1" w:rsidRDefault="003717F1" w:rsidP="003717F1">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3717F1" w:rsidRDefault="003717F1" w:rsidP="003717F1">
      <w:r>
        <w:t>If the UE is not operating in SNPN access mode:</w:t>
      </w:r>
    </w:p>
    <w:p w:rsidR="003717F1" w:rsidRDefault="003717F1" w:rsidP="003717F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17F1" w:rsidRPr="000C47DD" w:rsidRDefault="003717F1" w:rsidP="0037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17F1" w:rsidRDefault="003717F1" w:rsidP="003717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717F1" w:rsidRDefault="003717F1" w:rsidP="003717F1">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17F1" w:rsidRPr="000C47DD" w:rsidRDefault="003717F1" w:rsidP="003717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717F1" w:rsidRDefault="003717F1" w:rsidP="003717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717F1" w:rsidRDefault="003717F1" w:rsidP="003717F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3717F1" w:rsidRDefault="003717F1" w:rsidP="003717F1">
      <w:r>
        <w:t>If the UE is operating in SNPN access mode:</w:t>
      </w:r>
    </w:p>
    <w:p w:rsidR="003717F1" w:rsidRDefault="003717F1" w:rsidP="003717F1">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17F1" w:rsidRPr="000C47DD" w:rsidRDefault="003717F1" w:rsidP="0037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17F1" w:rsidRDefault="003717F1" w:rsidP="003717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717F1" w:rsidRDefault="003717F1" w:rsidP="003717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17F1" w:rsidRPr="000C47DD" w:rsidRDefault="003717F1" w:rsidP="003717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717F1" w:rsidRDefault="003717F1" w:rsidP="003717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717F1" w:rsidRPr="00722419" w:rsidRDefault="003717F1" w:rsidP="003717F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17F1" w:rsidRDefault="003717F1" w:rsidP="003717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17F1" w:rsidRDefault="003717F1" w:rsidP="003717F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3717F1" w:rsidRDefault="003717F1" w:rsidP="003717F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17F1" w:rsidRDefault="003717F1" w:rsidP="003717F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3717F1" w:rsidRDefault="003717F1" w:rsidP="003717F1">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17F1" w:rsidRDefault="003717F1" w:rsidP="003717F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3717F1" w:rsidRDefault="003717F1" w:rsidP="003717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17F1" w:rsidRPr="00216B0A" w:rsidRDefault="003717F1" w:rsidP="003717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717F1" w:rsidRDefault="003717F1" w:rsidP="003717F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3717F1" w:rsidRDefault="003717F1" w:rsidP="003717F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717F1" w:rsidRDefault="003717F1" w:rsidP="003717F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3717F1" w:rsidRDefault="003717F1" w:rsidP="003717F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717F1" w:rsidRDefault="003717F1" w:rsidP="003717F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3717F1" w:rsidRDefault="003717F1" w:rsidP="003717F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717F1" w:rsidRDefault="003717F1" w:rsidP="003717F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717F1" w:rsidRDefault="003717F1" w:rsidP="003717F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717F1" w:rsidRDefault="003717F1" w:rsidP="003717F1">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3717F1" w:rsidRPr="003B390F" w:rsidRDefault="003717F1" w:rsidP="003717F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717F1" w:rsidRPr="003B390F" w:rsidRDefault="003717F1" w:rsidP="003717F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717F1" w:rsidRPr="003B390F" w:rsidRDefault="003717F1" w:rsidP="003717F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717F1" w:rsidRDefault="003717F1" w:rsidP="003717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17F1" w:rsidRDefault="003717F1" w:rsidP="003717F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technology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717F1" w:rsidRDefault="003717F1" w:rsidP="003717F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717F1" w:rsidRPr="001344AD" w:rsidRDefault="003717F1" w:rsidP="003717F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3717F1" w:rsidRPr="001344AD" w:rsidRDefault="003717F1" w:rsidP="003717F1">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17F1" w:rsidRDefault="003717F1" w:rsidP="003717F1">
      <w:pPr>
        <w:pStyle w:val="B1"/>
      </w:pPr>
      <w:r w:rsidRPr="001344AD">
        <w:t>b)</w:t>
      </w:r>
      <w:r w:rsidRPr="001344AD">
        <w:tab/>
      </w:r>
      <w:proofErr w:type="gramStart"/>
      <w:r w:rsidRPr="001344AD">
        <w:t>otherwise</w:t>
      </w:r>
      <w:proofErr w:type="gramEnd"/>
      <w:r w:rsidRPr="001344AD">
        <w:t xml:space="preserve"> if</w:t>
      </w:r>
      <w:r>
        <w:t>:</w:t>
      </w:r>
    </w:p>
    <w:p w:rsidR="003717F1" w:rsidRDefault="003717F1" w:rsidP="003717F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3717F1" w:rsidRPr="001344AD" w:rsidRDefault="003717F1" w:rsidP="003717F1">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3717F1" w:rsidRPr="001344AD" w:rsidRDefault="003717F1" w:rsidP="003717F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717F1" w:rsidRPr="001344AD" w:rsidRDefault="003717F1" w:rsidP="003717F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717F1" w:rsidRDefault="003717F1" w:rsidP="003717F1">
      <w:pPr>
        <w:rPr>
          <w:lang w:val="en-US"/>
        </w:rPr>
      </w:pPr>
      <w:r>
        <w:t xml:space="preserve">The AMF may include </w:t>
      </w:r>
      <w:r>
        <w:rPr>
          <w:lang w:val="en-US"/>
        </w:rPr>
        <w:t>operator-defined access category definitions in the REGISTRATION ACCEPT message.</w:t>
      </w:r>
    </w:p>
    <w:p w:rsidR="003717F1" w:rsidRDefault="003717F1" w:rsidP="003717F1">
      <w:pPr>
        <w:rPr>
          <w:lang w:val="en-US" w:eastAsia="zh-CN"/>
        </w:rPr>
      </w:pPr>
      <w:bookmarkStart w:id="1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3717F1" w:rsidRDefault="003717F1" w:rsidP="003717F1">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3717F1" w:rsidRDefault="003717F1" w:rsidP="003717F1">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3717F1" w:rsidRDefault="003717F1" w:rsidP="003717F1">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3717F1" w:rsidRDefault="003717F1" w:rsidP="003717F1">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3717F1" w:rsidRDefault="003717F1" w:rsidP="003717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17F1" w:rsidRDefault="003717F1" w:rsidP="003717F1">
      <w:r>
        <w:t>If the UE has indicated support for service gap control in the REGISTRATION REQUEST message and:</w:t>
      </w:r>
    </w:p>
    <w:p w:rsidR="003717F1" w:rsidRDefault="003717F1" w:rsidP="003717F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717F1" w:rsidRDefault="003717F1" w:rsidP="003717F1">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
    <w:p w:rsidR="003717F1" w:rsidRDefault="003717F1" w:rsidP="003717F1">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17F1" w:rsidRDefault="003717F1" w:rsidP="003717F1">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717F1" w:rsidRDefault="003717F1" w:rsidP="003717F1">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DD1" w:rsidRPr="007620CB" w:rsidRDefault="005C0DD1" w:rsidP="005C0DD1"/>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3500" w:rsidRDefault="00A03500" w:rsidP="00A03500">
      <w:pPr>
        <w:rPr>
          <w:noProof/>
        </w:rPr>
      </w:pP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190" w:rsidRDefault="00371190">
      <w:r>
        <w:separator/>
      </w:r>
    </w:p>
  </w:endnote>
  <w:endnote w:type="continuationSeparator" w:id="0">
    <w:p w:rsidR="00371190" w:rsidRDefault="0037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190" w:rsidRDefault="00371190">
      <w:r>
        <w:separator/>
      </w:r>
    </w:p>
  </w:footnote>
  <w:footnote w:type="continuationSeparator" w:id="0">
    <w:p w:rsidR="00371190" w:rsidRDefault="00371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65"/>
    <w:rsid w:val="000640EA"/>
    <w:rsid w:val="000A1F6F"/>
    <w:rsid w:val="000A6394"/>
    <w:rsid w:val="000B7FED"/>
    <w:rsid w:val="000C038A"/>
    <w:rsid w:val="000C6598"/>
    <w:rsid w:val="00103CEE"/>
    <w:rsid w:val="001161C3"/>
    <w:rsid w:val="00143DCF"/>
    <w:rsid w:val="00145D43"/>
    <w:rsid w:val="00192C46"/>
    <w:rsid w:val="001A08B3"/>
    <w:rsid w:val="001A7B60"/>
    <w:rsid w:val="001B52F0"/>
    <w:rsid w:val="001B7A65"/>
    <w:rsid w:val="001E41F3"/>
    <w:rsid w:val="0022518D"/>
    <w:rsid w:val="00227EAD"/>
    <w:rsid w:val="00247AD3"/>
    <w:rsid w:val="00256A7A"/>
    <w:rsid w:val="0026004D"/>
    <w:rsid w:val="002640DD"/>
    <w:rsid w:val="00275D12"/>
    <w:rsid w:val="00284FEB"/>
    <w:rsid w:val="002860C4"/>
    <w:rsid w:val="00286144"/>
    <w:rsid w:val="002B5741"/>
    <w:rsid w:val="00305409"/>
    <w:rsid w:val="00344F1A"/>
    <w:rsid w:val="003609EF"/>
    <w:rsid w:val="0036231A"/>
    <w:rsid w:val="00371190"/>
    <w:rsid w:val="003717F1"/>
    <w:rsid w:val="00374DD4"/>
    <w:rsid w:val="003E1A36"/>
    <w:rsid w:val="00410371"/>
    <w:rsid w:val="004242F1"/>
    <w:rsid w:val="00437C0D"/>
    <w:rsid w:val="004A7A27"/>
    <w:rsid w:val="004B75B7"/>
    <w:rsid w:val="004E1669"/>
    <w:rsid w:val="004E1793"/>
    <w:rsid w:val="0051580D"/>
    <w:rsid w:val="00547111"/>
    <w:rsid w:val="005633A5"/>
    <w:rsid w:val="00570453"/>
    <w:rsid w:val="00592D74"/>
    <w:rsid w:val="005C0DD1"/>
    <w:rsid w:val="005E2C44"/>
    <w:rsid w:val="00616E15"/>
    <w:rsid w:val="00621188"/>
    <w:rsid w:val="006257ED"/>
    <w:rsid w:val="00640A61"/>
    <w:rsid w:val="00695808"/>
    <w:rsid w:val="006B46FB"/>
    <w:rsid w:val="006E21FB"/>
    <w:rsid w:val="006F3FF2"/>
    <w:rsid w:val="00784FDD"/>
    <w:rsid w:val="00792342"/>
    <w:rsid w:val="007977A8"/>
    <w:rsid w:val="007B21C1"/>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258BB"/>
    <w:rsid w:val="00B67B97"/>
    <w:rsid w:val="00B96772"/>
    <w:rsid w:val="00B968C8"/>
    <w:rsid w:val="00BA3EC5"/>
    <w:rsid w:val="00BA51D9"/>
    <w:rsid w:val="00BB5DFC"/>
    <w:rsid w:val="00BC49E0"/>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A3849"/>
    <w:rsid w:val="00DA6B1B"/>
    <w:rsid w:val="00DE34CF"/>
    <w:rsid w:val="00E05372"/>
    <w:rsid w:val="00E06A9A"/>
    <w:rsid w:val="00E13F3D"/>
    <w:rsid w:val="00E34898"/>
    <w:rsid w:val="00E37B44"/>
    <w:rsid w:val="00E76CBE"/>
    <w:rsid w:val="00E8079D"/>
    <w:rsid w:val="00EB09B7"/>
    <w:rsid w:val="00ED75C7"/>
    <w:rsid w:val="00EE2B82"/>
    <w:rsid w:val="00EE7D7C"/>
    <w:rsid w:val="00EF4DC8"/>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3717F1"/>
    <w:rPr>
      <w:rFonts w:ascii="Arial" w:hAnsi="Arial"/>
      <w:sz w:val="36"/>
      <w:lang w:val="en-GB" w:eastAsia="en-US"/>
    </w:rPr>
  </w:style>
  <w:style w:type="character" w:customStyle="1" w:styleId="2Char">
    <w:name w:val="标题 2 Char"/>
    <w:link w:val="2"/>
    <w:rsid w:val="003717F1"/>
    <w:rPr>
      <w:rFonts w:ascii="Arial" w:hAnsi="Arial"/>
      <w:sz w:val="32"/>
      <w:lang w:val="en-GB" w:eastAsia="en-US"/>
    </w:rPr>
  </w:style>
  <w:style w:type="character" w:customStyle="1" w:styleId="3Char">
    <w:name w:val="标题 3 Char"/>
    <w:link w:val="3"/>
    <w:rsid w:val="003717F1"/>
    <w:rPr>
      <w:rFonts w:ascii="Arial" w:hAnsi="Arial"/>
      <w:sz w:val="28"/>
      <w:lang w:val="en-GB" w:eastAsia="en-US"/>
    </w:rPr>
  </w:style>
  <w:style w:type="character" w:customStyle="1" w:styleId="4Char">
    <w:name w:val="标题 4 Char"/>
    <w:link w:val="4"/>
    <w:rsid w:val="003717F1"/>
    <w:rPr>
      <w:rFonts w:ascii="Arial" w:hAnsi="Arial"/>
      <w:sz w:val="24"/>
      <w:lang w:val="en-GB" w:eastAsia="en-US"/>
    </w:rPr>
  </w:style>
  <w:style w:type="character" w:customStyle="1" w:styleId="5Char">
    <w:name w:val="标题 5 Char"/>
    <w:link w:val="5"/>
    <w:rsid w:val="003717F1"/>
    <w:rPr>
      <w:rFonts w:ascii="Arial" w:hAnsi="Arial"/>
      <w:sz w:val="22"/>
      <w:lang w:val="en-GB" w:eastAsia="en-US"/>
    </w:rPr>
  </w:style>
  <w:style w:type="character" w:customStyle="1" w:styleId="6Char">
    <w:name w:val="标题 6 Char"/>
    <w:link w:val="6"/>
    <w:rsid w:val="003717F1"/>
    <w:rPr>
      <w:rFonts w:ascii="Arial" w:hAnsi="Arial"/>
      <w:lang w:val="en-GB" w:eastAsia="en-US"/>
    </w:rPr>
  </w:style>
  <w:style w:type="character" w:customStyle="1" w:styleId="7Char">
    <w:name w:val="标题 7 Char"/>
    <w:link w:val="7"/>
    <w:rsid w:val="003717F1"/>
    <w:rPr>
      <w:rFonts w:ascii="Arial" w:hAnsi="Arial"/>
      <w:lang w:val="en-GB" w:eastAsia="en-US"/>
    </w:rPr>
  </w:style>
  <w:style w:type="character" w:customStyle="1" w:styleId="Char">
    <w:name w:val="页眉 Char"/>
    <w:link w:val="a4"/>
    <w:locked/>
    <w:rsid w:val="003717F1"/>
    <w:rPr>
      <w:rFonts w:ascii="Arial" w:hAnsi="Arial"/>
      <w:b/>
      <w:noProof/>
      <w:sz w:val="18"/>
      <w:lang w:val="en-GB" w:eastAsia="en-US"/>
    </w:rPr>
  </w:style>
  <w:style w:type="character" w:customStyle="1" w:styleId="Char1">
    <w:name w:val="页脚 Char"/>
    <w:link w:val="a9"/>
    <w:locked/>
    <w:rsid w:val="003717F1"/>
    <w:rPr>
      <w:rFonts w:ascii="Arial" w:hAnsi="Arial"/>
      <w:b/>
      <w:i/>
      <w:noProof/>
      <w:sz w:val="18"/>
      <w:lang w:val="en-GB" w:eastAsia="en-US"/>
    </w:rPr>
  </w:style>
  <w:style w:type="character" w:customStyle="1" w:styleId="NOZchn">
    <w:name w:val="NO Zchn"/>
    <w:link w:val="NO"/>
    <w:rsid w:val="003717F1"/>
    <w:rPr>
      <w:rFonts w:ascii="Times New Roman" w:hAnsi="Times New Roman"/>
      <w:lang w:val="en-GB" w:eastAsia="en-US"/>
    </w:rPr>
  </w:style>
  <w:style w:type="character" w:customStyle="1" w:styleId="PLChar">
    <w:name w:val="PL Char"/>
    <w:link w:val="PL"/>
    <w:locked/>
    <w:rsid w:val="003717F1"/>
    <w:rPr>
      <w:rFonts w:ascii="Courier New" w:hAnsi="Courier New"/>
      <w:noProof/>
      <w:sz w:val="16"/>
      <w:lang w:val="en-GB" w:eastAsia="en-US"/>
    </w:rPr>
  </w:style>
  <w:style w:type="character" w:customStyle="1" w:styleId="TALChar">
    <w:name w:val="TAL Char"/>
    <w:link w:val="TAL"/>
    <w:rsid w:val="003717F1"/>
    <w:rPr>
      <w:rFonts w:ascii="Arial" w:hAnsi="Arial"/>
      <w:sz w:val="18"/>
      <w:lang w:val="en-GB" w:eastAsia="en-US"/>
    </w:rPr>
  </w:style>
  <w:style w:type="character" w:customStyle="1" w:styleId="TACChar">
    <w:name w:val="TAC Char"/>
    <w:link w:val="TAC"/>
    <w:locked/>
    <w:rsid w:val="003717F1"/>
    <w:rPr>
      <w:rFonts w:ascii="Arial" w:hAnsi="Arial"/>
      <w:sz w:val="18"/>
      <w:lang w:val="en-GB" w:eastAsia="en-US"/>
    </w:rPr>
  </w:style>
  <w:style w:type="character" w:customStyle="1" w:styleId="TAHCar">
    <w:name w:val="TAH Car"/>
    <w:link w:val="TAH"/>
    <w:rsid w:val="003717F1"/>
    <w:rPr>
      <w:rFonts w:ascii="Arial" w:hAnsi="Arial"/>
      <w:b/>
      <w:sz w:val="18"/>
      <w:lang w:val="en-GB" w:eastAsia="en-US"/>
    </w:rPr>
  </w:style>
  <w:style w:type="character" w:customStyle="1" w:styleId="EXCar">
    <w:name w:val="EX Car"/>
    <w:link w:val="EX"/>
    <w:rsid w:val="003717F1"/>
    <w:rPr>
      <w:rFonts w:ascii="Times New Roman" w:hAnsi="Times New Roman"/>
      <w:lang w:val="en-GB" w:eastAsia="en-US"/>
    </w:rPr>
  </w:style>
  <w:style w:type="character" w:customStyle="1" w:styleId="EditorsNoteChar">
    <w:name w:val="Editor's Note Char"/>
    <w:link w:val="EditorsNote"/>
    <w:rsid w:val="003717F1"/>
    <w:rPr>
      <w:rFonts w:ascii="Times New Roman" w:hAnsi="Times New Roman"/>
      <w:color w:val="FF0000"/>
      <w:lang w:val="en-GB" w:eastAsia="en-US"/>
    </w:rPr>
  </w:style>
  <w:style w:type="character" w:customStyle="1" w:styleId="TANChar">
    <w:name w:val="TAN Char"/>
    <w:link w:val="TAN"/>
    <w:locked/>
    <w:rsid w:val="003717F1"/>
    <w:rPr>
      <w:rFonts w:ascii="Arial" w:hAnsi="Arial"/>
      <w:sz w:val="18"/>
      <w:lang w:val="en-GB" w:eastAsia="en-US"/>
    </w:rPr>
  </w:style>
  <w:style w:type="paragraph" w:customStyle="1" w:styleId="TAJ">
    <w:name w:val="TAJ"/>
    <w:basedOn w:val="TH"/>
    <w:rsid w:val="003717F1"/>
    <w:rPr>
      <w:rFonts w:eastAsia="宋体"/>
      <w:lang w:eastAsia="x-none"/>
    </w:rPr>
  </w:style>
  <w:style w:type="paragraph" w:customStyle="1" w:styleId="Guidance">
    <w:name w:val="Guidance"/>
    <w:basedOn w:val="a"/>
    <w:rsid w:val="003717F1"/>
    <w:rPr>
      <w:rFonts w:eastAsia="宋体"/>
      <w:i/>
      <w:color w:val="0000FF"/>
    </w:rPr>
  </w:style>
  <w:style w:type="character" w:customStyle="1" w:styleId="Char3">
    <w:name w:val="批注框文本 Char"/>
    <w:link w:val="ae"/>
    <w:rsid w:val="003717F1"/>
    <w:rPr>
      <w:rFonts w:ascii="Tahoma" w:hAnsi="Tahoma" w:cs="Tahoma"/>
      <w:sz w:val="16"/>
      <w:szCs w:val="16"/>
      <w:lang w:val="en-GB" w:eastAsia="en-US"/>
    </w:rPr>
  </w:style>
  <w:style w:type="character" w:customStyle="1" w:styleId="Char0">
    <w:name w:val="脚注文本 Char"/>
    <w:link w:val="a6"/>
    <w:rsid w:val="003717F1"/>
    <w:rPr>
      <w:rFonts w:ascii="Times New Roman" w:hAnsi="Times New Roman"/>
      <w:sz w:val="16"/>
      <w:lang w:val="en-GB" w:eastAsia="en-US"/>
    </w:rPr>
  </w:style>
  <w:style w:type="paragraph" w:styleId="af1">
    <w:name w:val="index heading"/>
    <w:basedOn w:val="a"/>
    <w:next w:val="a"/>
    <w:rsid w:val="003717F1"/>
    <w:pPr>
      <w:pBdr>
        <w:top w:val="single" w:sz="12" w:space="0" w:color="auto"/>
      </w:pBdr>
      <w:spacing w:before="360" w:after="240"/>
    </w:pPr>
    <w:rPr>
      <w:rFonts w:eastAsia="宋体"/>
      <w:b/>
      <w:i/>
      <w:sz w:val="26"/>
      <w:lang w:eastAsia="zh-CN"/>
    </w:rPr>
  </w:style>
  <w:style w:type="paragraph" w:customStyle="1" w:styleId="INDENT1">
    <w:name w:val="INDENT1"/>
    <w:basedOn w:val="a"/>
    <w:rsid w:val="003717F1"/>
    <w:pPr>
      <w:ind w:left="851"/>
    </w:pPr>
    <w:rPr>
      <w:rFonts w:eastAsia="宋体"/>
      <w:lang w:eastAsia="zh-CN"/>
    </w:rPr>
  </w:style>
  <w:style w:type="paragraph" w:customStyle="1" w:styleId="INDENT2">
    <w:name w:val="INDENT2"/>
    <w:basedOn w:val="a"/>
    <w:rsid w:val="003717F1"/>
    <w:pPr>
      <w:ind w:left="1135" w:hanging="284"/>
    </w:pPr>
    <w:rPr>
      <w:rFonts w:eastAsia="宋体"/>
      <w:lang w:eastAsia="zh-CN"/>
    </w:rPr>
  </w:style>
  <w:style w:type="paragraph" w:customStyle="1" w:styleId="INDENT3">
    <w:name w:val="INDENT3"/>
    <w:basedOn w:val="a"/>
    <w:rsid w:val="003717F1"/>
    <w:pPr>
      <w:ind w:left="1701" w:hanging="567"/>
    </w:pPr>
    <w:rPr>
      <w:rFonts w:eastAsia="宋体"/>
      <w:lang w:eastAsia="zh-CN"/>
    </w:rPr>
  </w:style>
  <w:style w:type="paragraph" w:customStyle="1" w:styleId="FigureTitle">
    <w:name w:val="Figure_Title"/>
    <w:basedOn w:val="a"/>
    <w:next w:val="a"/>
    <w:rsid w:val="003717F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717F1"/>
    <w:pPr>
      <w:keepNext/>
      <w:keepLines/>
      <w:spacing w:before="240"/>
      <w:ind w:left="1418"/>
    </w:pPr>
    <w:rPr>
      <w:rFonts w:ascii="Arial" w:eastAsia="宋体" w:hAnsi="Arial"/>
      <w:b/>
      <w:sz w:val="36"/>
      <w:lang w:val="en-US" w:eastAsia="zh-CN"/>
    </w:rPr>
  </w:style>
  <w:style w:type="paragraph" w:styleId="af2">
    <w:name w:val="caption"/>
    <w:basedOn w:val="a"/>
    <w:next w:val="a"/>
    <w:qFormat/>
    <w:rsid w:val="003717F1"/>
    <w:pPr>
      <w:spacing w:before="120" w:after="120"/>
    </w:pPr>
    <w:rPr>
      <w:rFonts w:eastAsia="宋体"/>
      <w:b/>
      <w:lang w:eastAsia="zh-CN"/>
    </w:rPr>
  </w:style>
  <w:style w:type="character" w:customStyle="1" w:styleId="Char5">
    <w:name w:val="文档结构图 Char"/>
    <w:link w:val="af0"/>
    <w:rsid w:val="003717F1"/>
    <w:rPr>
      <w:rFonts w:ascii="Tahoma" w:hAnsi="Tahoma" w:cs="Tahoma"/>
      <w:shd w:val="clear" w:color="auto" w:fill="000080"/>
      <w:lang w:val="en-GB" w:eastAsia="en-US"/>
    </w:rPr>
  </w:style>
  <w:style w:type="paragraph" w:styleId="af3">
    <w:name w:val="Plain Text"/>
    <w:basedOn w:val="a"/>
    <w:link w:val="Char6"/>
    <w:rsid w:val="003717F1"/>
    <w:rPr>
      <w:rFonts w:ascii="Courier New" w:eastAsia="Times New Roman" w:hAnsi="Courier New"/>
      <w:lang w:val="nb-NO" w:eastAsia="zh-CN"/>
    </w:rPr>
  </w:style>
  <w:style w:type="character" w:customStyle="1" w:styleId="Char6">
    <w:name w:val="纯文本 Char"/>
    <w:basedOn w:val="a0"/>
    <w:link w:val="af3"/>
    <w:rsid w:val="003717F1"/>
    <w:rPr>
      <w:rFonts w:ascii="Courier New" w:eastAsia="Times New Roman" w:hAnsi="Courier New"/>
      <w:lang w:val="nb-NO" w:eastAsia="zh-CN"/>
    </w:rPr>
  </w:style>
  <w:style w:type="paragraph" w:styleId="af4">
    <w:name w:val="Body Text"/>
    <w:basedOn w:val="a"/>
    <w:link w:val="Char7"/>
    <w:rsid w:val="003717F1"/>
    <w:rPr>
      <w:rFonts w:eastAsia="Times New Roman"/>
      <w:lang w:eastAsia="zh-CN"/>
    </w:rPr>
  </w:style>
  <w:style w:type="character" w:customStyle="1" w:styleId="Char7">
    <w:name w:val="正文文本 Char"/>
    <w:basedOn w:val="a0"/>
    <w:link w:val="af4"/>
    <w:rsid w:val="003717F1"/>
    <w:rPr>
      <w:rFonts w:ascii="Times New Roman" w:eastAsia="Times New Roman" w:hAnsi="Times New Roman"/>
      <w:lang w:val="en-GB" w:eastAsia="zh-CN"/>
    </w:rPr>
  </w:style>
  <w:style w:type="character" w:customStyle="1" w:styleId="Char2">
    <w:name w:val="批注文字 Char"/>
    <w:link w:val="ac"/>
    <w:rsid w:val="003717F1"/>
    <w:rPr>
      <w:rFonts w:ascii="Times New Roman" w:hAnsi="Times New Roman"/>
      <w:lang w:val="en-GB" w:eastAsia="en-US"/>
    </w:rPr>
  </w:style>
  <w:style w:type="paragraph" w:styleId="af5">
    <w:name w:val="List Paragraph"/>
    <w:basedOn w:val="a"/>
    <w:uiPriority w:val="34"/>
    <w:qFormat/>
    <w:rsid w:val="003717F1"/>
    <w:pPr>
      <w:ind w:left="720"/>
      <w:contextualSpacing/>
    </w:pPr>
    <w:rPr>
      <w:rFonts w:eastAsia="宋体"/>
      <w:lang w:eastAsia="zh-CN"/>
    </w:rPr>
  </w:style>
  <w:style w:type="paragraph" w:styleId="af6">
    <w:name w:val="Revision"/>
    <w:hidden/>
    <w:uiPriority w:val="99"/>
    <w:semiHidden/>
    <w:rsid w:val="003717F1"/>
    <w:rPr>
      <w:rFonts w:ascii="Times New Roman" w:eastAsia="宋体" w:hAnsi="Times New Roman"/>
      <w:lang w:val="en-GB" w:eastAsia="en-US"/>
    </w:rPr>
  </w:style>
  <w:style w:type="character" w:customStyle="1" w:styleId="Char4">
    <w:name w:val="批注主题 Char"/>
    <w:link w:val="af"/>
    <w:rsid w:val="003717F1"/>
    <w:rPr>
      <w:rFonts w:ascii="Times New Roman" w:hAnsi="Times New Roman"/>
      <w:b/>
      <w:bCs/>
      <w:lang w:val="en-GB" w:eastAsia="en-US"/>
    </w:rPr>
  </w:style>
  <w:style w:type="paragraph" w:styleId="TOC">
    <w:name w:val="TOC Heading"/>
    <w:basedOn w:val="1"/>
    <w:next w:val="a"/>
    <w:uiPriority w:val="39"/>
    <w:unhideWhenUsed/>
    <w:qFormat/>
    <w:rsid w:val="003717F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717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94FF6-3272-435F-851C-D9F2FA76C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2404</TotalTime>
  <Pages>16</Pages>
  <Words>9087</Words>
  <Characters>51800</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83</cp:revision>
  <cp:lastPrinted>1899-12-31T23:00:00Z</cp:lastPrinted>
  <dcterms:created xsi:type="dcterms:W3CDTF">2018-11-05T09:14:00Z</dcterms:created>
  <dcterms:modified xsi:type="dcterms:W3CDTF">2020-01-21T01:06:00Z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(3)yHAd0oHyzU2krtfgcPtB+7U9pMmua2J+8dUqJp88lGVCqdoU3P0CAMuP79rxfT8PaHeIvaf+
lyjXYFujqzjBQGIOWF+u7VnLYOq5Ieo7AuFyIXTVMYdMm0D3DvoFYc/3rTGzTvoVaT6FAy86
GYWl+TdgwPzneBYh1UZx2Ai0VKRxCun3f59oDyMW6LsdeUWfB4xcGokJv7mC2D/UcGbA/bTb
TMM2H9XARnDctbEazI</vt:lpwstr>
  </property>
  <property fmtid="{D5CDD505-2E9C-101B-9397-08002B2CF9AE}" pid="22" name="_2015_ms_pID_7253431">
    <vt:lpwstr>GjQMXY65GkKTSZSKwsd6o50xjgfC5G5oPnvnn1OsCIc2NH/AQr7loZ
+he8NT+wFFxNu4bDZP6HzfQ6q+XjdQt89kCqbEtwE1nBESJOH+T0G9OFx+ooln3nqF8UY2XT
UtB9tYQu9Ex0D4PCrLtyJ2bDhcM7lncRc/fcBFnNA7/mQrWdTQpIu+z4Xcwt0NlMd6cMvHTv
hxGpN8411kxdoZZxVCp3CxjFIA7n4PWBMEMD</vt:lpwstr>
  </property>
  <property fmtid="{D5CDD505-2E9C-101B-9397-08002B2CF9AE}" pid="23" name="_2015_ms_pID_7253432">
    <vt:lpwstr>hA==</vt:lpwstr>
  </property>
</Properties>
</file>